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36DB" w14:textId="77777777" w:rsidR="002201E3" w:rsidRPr="002201E3" w:rsidRDefault="002201E3" w:rsidP="002201E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201E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FCC48F3" w14:textId="77777777" w:rsidR="002201E3" w:rsidRPr="002201E3" w:rsidRDefault="002201E3" w:rsidP="002201E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201E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B176080" w14:textId="77777777" w:rsidR="002201E3" w:rsidRPr="002201E3" w:rsidRDefault="002201E3" w:rsidP="002201E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201E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ADE009D" w14:textId="77777777" w:rsidR="002201E3" w:rsidRPr="002201E3" w:rsidRDefault="002201E3" w:rsidP="002201E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201E3">
        <w:rPr>
          <w:rFonts w:ascii="Corbel" w:hAnsi="Corbel"/>
          <w:i/>
          <w:sz w:val="20"/>
          <w:szCs w:val="20"/>
          <w:lang w:eastAsia="ar-SA"/>
        </w:rPr>
        <w:t>(skrajne daty</w:t>
      </w:r>
      <w:r w:rsidRPr="002201E3">
        <w:rPr>
          <w:rFonts w:ascii="Corbel" w:hAnsi="Corbel"/>
          <w:sz w:val="20"/>
          <w:szCs w:val="20"/>
          <w:lang w:eastAsia="ar-SA"/>
        </w:rPr>
        <w:t>)</w:t>
      </w:r>
    </w:p>
    <w:p w14:paraId="489A88C2" w14:textId="232DE886" w:rsidR="002201E3" w:rsidRPr="002201E3" w:rsidRDefault="002201E3" w:rsidP="002201E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201E3">
        <w:rPr>
          <w:rFonts w:ascii="Corbel" w:hAnsi="Corbel"/>
          <w:sz w:val="20"/>
          <w:szCs w:val="20"/>
          <w:lang w:eastAsia="ar-SA"/>
        </w:rPr>
        <w:t>Rok akademicki 202</w:t>
      </w:r>
      <w:r w:rsidR="00836EB7">
        <w:rPr>
          <w:rFonts w:ascii="Corbel" w:hAnsi="Corbel"/>
          <w:sz w:val="20"/>
          <w:szCs w:val="20"/>
          <w:lang w:eastAsia="ar-SA"/>
        </w:rPr>
        <w:t>5</w:t>
      </w:r>
      <w:r w:rsidRPr="002201E3">
        <w:rPr>
          <w:rFonts w:ascii="Corbel" w:hAnsi="Corbel"/>
          <w:sz w:val="20"/>
          <w:szCs w:val="20"/>
          <w:lang w:eastAsia="ar-SA"/>
        </w:rPr>
        <w:t>/202</w:t>
      </w:r>
      <w:r w:rsidR="00836EB7">
        <w:rPr>
          <w:rFonts w:ascii="Corbel" w:hAnsi="Corbel"/>
          <w:sz w:val="20"/>
          <w:szCs w:val="20"/>
          <w:lang w:eastAsia="ar-SA"/>
        </w:rPr>
        <w:t>6</w:t>
      </w:r>
    </w:p>
    <w:p w14:paraId="5BD833C2" w14:textId="77777777" w:rsidR="002201E3" w:rsidRPr="00774E4F" w:rsidRDefault="002201E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3A5F74" w14:textId="77777777"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14:paraId="401F1A95" w14:textId="77777777" w:rsidTr="0E24B4A0">
        <w:tc>
          <w:tcPr>
            <w:tcW w:w="2694" w:type="dxa"/>
            <w:vAlign w:val="center"/>
          </w:tcPr>
          <w:p w14:paraId="7F6CD694" w14:textId="77777777"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70EC1F" w14:textId="77777777" w:rsidR="0085747A" w:rsidRPr="00916B66" w:rsidRDefault="009B5D4A" w:rsidP="08572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6B66">
              <w:rPr>
                <w:rFonts w:ascii="Corbel" w:hAnsi="Corbel"/>
                <w:b w:val="0"/>
                <w:sz w:val="24"/>
                <w:szCs w:val="24"/>
              </w:rPr>
              <w:t>Kierownictwo</w:t>
            </w:r>
            <w:r w:rsidR="0031137F" w:rsidRPr="00916B66"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="00A1604E" w:rsidRPr="00916B6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1604E" w:rsidRPr="00916B66">
              <w:rPr>
                <w:rFonts w:ascii="Corbel" w:hAnsi="Corbel"/>
                <w:b w:val="0"/>
                <w:color w:val="auto"/>
                <w:sz w:val="24"/>
                <w:szCs w:val="24"/>
              </w:rPr>
              <w:t>strukturach</w:t>
            </w:r>
            <w:r w:rsidR="0031137F" w:rsidRPr="00916B66">
              <w:rPr>
                <w:rFonts w:ascii="Corbel" w:hAnsi="Corbel"/>
                <w:b w:val="0"/>
                <w:color w:val="FF0000"/>
                <w:sz w:val="24"/>
                <w:szCs w:val="24"/>
              </w:rPr>
              <w:t xml:space="preserve"> </w:t>
            </w:r>
            <w:r w:rsidR="0031137F" w:rsidRPr="00916B66">
              <w:rPr>
                <w:rFonts w:ascii="Corbel" w:hAnsi="Corbel"/>
                <w:b w:val="0"/>
                <w:sz w:val="24"/>
                <w:szCs w:val="24"/>
              </w:rPr>
              <w:t>administracji publicznej</w:t>
            </w:r>
          </w:p>
        </w:tc>
      </w:tr>
      <w:tr w:rsidR="0085747A" w:rsidRPr="00774E4F" w14:paraId="5403BB1B" w14:textId="77777777" w:rsidTr="0E24B4A0">
        <w:tc>
          <w:tcPr>
            <w:tcW w:w="2694" w:type="dxa"/>
            <w:vAlign w:val="center"/>
          </w:tcPr>
          <w:p w14:paraId="044B9E40" w14:textId="77777777"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02A1BD" w14:textId="77777777" w:rsidR="0085747A" w:rsidRPr="00E16B38" w:rsidRDefault="00A75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B38">
              <w:rPr>
                <w:rFonts w:ascii="Corbel" w:hAnsi="Corbel"/>
                <w:b w:val="0"/>
                <w:sz w:val="24"/>
                <w:szCs w:val="24"/>
              </w:rPr>
              <w:t>ASO 28</w:t>
            </w:r>
          </w:p>
        </w:tc>
      </w:tr>
      <w:tr w:rsidR="0098544F" w:rsidRPr="00774E4F" w14:paraId="12392AC1" w14:textId="77777777" w:rsidTr="0E24B4A0">
        <w:tc>
          <w:tcPr>
            <w:tcW w:w="2694" w:type="dxa"/>
            <w:vAlign w:val="center"/>
          </w:tcPr>
          <w:p w14:paraId="2E2DE6C8" w14:textId="77777777"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1FB56AE" w14:textId="77E7D91E" w:rsidR="0098544F" w:rsidRPr="00774E4F" w:rsidRDefault="0098544F" w:rsidP="08572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857231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47E1C" w:rsidRPr="00774E4F" w14:paraId="6572FA0B" w14:textId="77777777" w:rsidTr="0E24B4A0">
        <w:tc>
          <w:tcPr>
            <w:tcW w:w="2694" w:type="dxa"/>
            <w:vAlign w:val="center"/>
          </w:tcPr>
          <w:p w14:paraId="3629E3EA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194B86" w14:textId="732687B4" w:rsidR="00747E1C" w:rsidRPr="00774E4F" w:rsidRDefault="018BEB85" w:rsidP="08572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7231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7D5D8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16B38" w:rsidRPr="0857231A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F63216" w:rsidRPr="0857231A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16B38" w:rsidRPr="0857231A">
              <w:rPr>
                <w:rFonts w:ascii="Corbel" w:hAnsi="Corbel"/>
                <w:b w:val="0"/>
                <w:sz w:val="24"/>
                <w:szCs w:val="24"/>
              </w:rPr>
              <w:t xml:space="preserve">auki </w:t>
            </w:r>
            <w:r w:rsidR="00F63216" w:rsidRPr="0857231A">
              <w:rPr>
                <w:rFonts w:ascii="Corbel" w:hAnsi="Corbel"/>
                <w:b w:val="0"/>
                <w:sz w:val="24"/>
                <w:szCs w:val="24"/>
              </w:rPr>
              <w:t xml:space="preserve">o </w:t>
            </w:r>
            <w:r w:rsidR="00E16B38" w:rsidRPr="0857231A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747E1C" w:rsidRPr="00774E4F" w14:paraId="35DBF45C" w14:textId="77777777" w:rsidTr="0E24B4A0">
        <w:tc>
          <w:tcPr>
            <w:tcW w:w="2694" w:type="dxa"/>
            <w:vAlign w:val="center"/>
          </w:tcPr>
          <w:p w14:paraId="06EF51D7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235E0E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47E1C" w:rsidRPr="00774E4F" w14:paraId="34D0FD48" w14:textId="77777777" w:rsidTr="0E24B4A0">
        <w:tc>
          <w:tcPr>
            <w:tcW w:w="2694" w:type="dxa"/>
            <w:vAlign w:val="center"/>
          </w:tcPr>
          <w:p w14:paraId="523A4CE1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A43D50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47E1C" w:rsidRPr="00774E4F" w14:paraId="7224BC03" w14:textId="77777777" w:rsidTr="0E24B4A0">
        <w:tc>
          <w:tcPr>
            <w:tcW w:w="2694" w:type="dxa"/>
            <w:vAlign w:val="center"/>
          </w:tcPr>
          <w:p w14:paraId="5091771E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938A12" w14:textId="77777777" w:rsidR="00747E1C" w:rsidRPr="00774E4F" w:rsidRDefault="00E16B38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47E1C" w:rsidRPr="00774E4F" w14:paraId="459DBA29" w14:textId="77777777" w:rsidTr="0E24B4A0">
        <w:tc>
          <w:tcPr>
            <w:tcW w:w="2694" w:type="dxa"/>
            <w:vAlign w:val="center"/>
          </w:tcPr>
          <w:p w14:paraId="064DB974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D03C14" w14:textId="77777777" w:rsidR="00747E1C" w:rsidRPr="00774E4F" w:rsidRDefault="00E16B38" w:rsidP="00E16B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47E1C" w:rsidRPr="00774E4F" w14:paraId="5343961B" w14:textId="77777777" w:rsidTr="0E24B4A0">
        <w:tc>
          <w:tcPr>
            <w:tcW w:w="2694" w:type="dxa"/>
            <w:vAlign w:val="center"/>
          </w:tcPr>
          <w:p w14:paraId="4EFB8A24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2EF595A" w14:textId="5487F597" w:rsidR="00747E1C" w:rsidRPr="00774E4F" w:rsidRDefault="00586C6B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F2E7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7D5D8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747E1C" w:rsidRPr="00774E4F" w14:paraId="732C0348" w14:textId="77777777" w:rsidTr="0E24B4A0">
        <w:tc>
          <w:tcPr>
            <w:tcW w:w="2694" w:type="dxa"/>
            <w:vAlign w:val="center"/>
          </w:tcPr>
          <w:p w14:paraId="62E25D6D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2713B6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47E1C" w:rsidRPr="00774E4F" w14:paraId="11CF4C66" w14:textId="77777777" w:rsidTr="0E24B4A0">
        <w:tc>
          <w:tcPr>
            <w:tcW w:w="2694" w:type="dxa"/>
            <w:vAlign w:val="center"/>
          </w:tcPr>
          <w:p w14:paraId="7A86DD02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D99FAC" w14:textId="77777777" w:rsidR="00747E1C" w:rsidRPr="00774E4F" w:rsidRDefault="00E16B38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47E1C" w:rsidRPr="00774E4F" w14:paraId="0504262E" w14:textId="77777777" w:rsidTr="0E24B4A0">
        <w:tc>
          <w:tcPr>
            <w:tcW w:w="2694" w:type="dxa"/>
            <w:vAlign w:val="center"/>
          </w:tcPr>
          <w:p w14:paraId="58B2A066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C03D7F" w14:textId="76184FB6" w:rsidR="00747E1C" w:rsidRPr="00774E4F" w:rsidRDefault="4F266CFB" w:rsidP="0E24B4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24B4A0"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="4A0641F5" w:rsidRPr="0E24B4A0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E24B4A0"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="00747E1C" w:rsidRPr="00774E4F" w14:paraId="0B5D3DC0" w14:textId="77777777" w:rsidTr="0E24B4A0">
        <w:tc>
          <w:tcPr>
            <w:tcW w:w="2694" w:type="dxa"/>
            <w:vAlign w:val="center"/>
          </w:tcPr>
          <w:p w14:paraId="0B395B8D" w14:textId="77777777" w:rsidR="00747E1C" w:rsidRPr="00774E4F" w:rsidRDefault="00747E1C" w:rsidP="00747E1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187C17" w14:textId="28A8F4DF" w:rsidR="00747E1C" w:rsidRPr="00774E4F" w:rsidRDefault="00916B66" w:rsidP="00747E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B3001F">
              <w:rPr>
                <w:rFonts w:ascii="Corbel" w:hAnsi="Corbel"/>
                <w:b w:val="0"/>
                <w:sz w:val="24"/>
                <w:szCs w:val="24"/>
              </w:rPr>
              <w:t>Dominika Nowak</w:t>
            </w:r>
          </w:p>
        </w:tc>
      </w:tr>
    </w:tbl>
    <w:p w14:paraId="1316957E" w14:textId="77777777" w:rsidR="0085747A" w:rsidRPr="00774E4F" w:rsidRDefault="0085747A" w:rsidP="00747E1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13A5F926">
        <w:rPr>
          <w:rFonts w:ascii="Corbel" w:hAnsi="Corbel"/>
          <w:sz w:val="24"/>
          <w:szCs w:val="24"/>
        </w:rPr>
        <w:t xml:space="preserve">* </w:t>
      </w:r>
      <w:r w:rsidRPr="13A5F926">
        <w:rPr>
          <w:rFonts w:ascii="Corbel" w:hAnsi="Corbel"/>
          <w:i/>
          <w:iCs/>
          <w:sz w:val="24"/>
          <w:szCs w:val="24"/>
        </w:rPr>
        <w:t>-</w:t>
      </w:r>
      <w:r w:rsidR="00B90885" w:rsidRPr="13A5F92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13A5F926">
        <w:rPr>
          <w:rFonts w:ascii="Corbel" w:hAnsi="Corbel"/>
          <w:b w:val="0"/>
          <w:sz w:val="24"/>
          <w:szCs w:val="24"/>
        </w:rPr>
        <w:t>e,</w:t>
      </w:r>
      <w:r w:rsidRPr="13A5F926">
        <w:rPr>
          <w:rFonts w:ascii="Corbel" w:hAnsi="Corbel"/>
          <w:i/>
          <w:iCs/>
          <w:sz w:val="24"/>
          <w:szCs w:val="24"/>
        </w:rPr>
        <w:t xml:space="preserve"> </w:t>
      </w:r>
      <w:r w:rsidRPr="13A5F92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13A5F92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471B2BA" w14:textId="77777777"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E26CFF" w14:textId="77777777"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14"/>
        <w:gridCol w:w="801"/>
        <w:gridCol w:w="945"/>
        <w:gridCol w:w="780"/>
        <w:gridCol w:w="810"/>
        <w:gridCol w:w="734"/>
        <w:gridCol w:w="957"/>
        <w:gridCol w:w="1206"/>
        <w:gridCol w:w="1545"/>
      </w:tblGrid>
      <w:tr w:rsidR="00015B8F" w:rsidRPr="00774E4F" w14:paraId="4A8CAF5F" w14:textId="77777777" w:rsidTr="0857231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7444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14:paraId="3E851178" w14:textId="77777777" w:rsidR="00015B8F" w:rsidRPr="00774E4F" w:rsidRDefault="002B5EA0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0E59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3970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2DA3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D002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B811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27C2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3789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587D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8575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14:paraId="48A1CD12" w14:textId="77777777" w:rsidTr="0857231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AF7F" w14:textId="10168332" w:rsidR="00015B8F" w:rsidRPr="00665687" w:rsidRDefault="00083C45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68C3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E192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B10" w14:textId="3EFDE0D1" w:rsidR="00015B8F" w:rsidRPr="00665687" w:rsidRDefault="00E16B38" w:rsidP="00E16B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857231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A360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8D6B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F8F2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22CD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BF82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813" w14:textId="77777777" w:rsidR="00015B8F" w:rsidRPr="00665687" w:rsidRDefault="004D6C76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6568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44FFEA" w14:textId="77777777"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A555A" w14:textId="77777777"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14:paraId="09493106" w14:textId="77777777"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45329837"/>
      <w:r w:rsidRPr="00774E4F">
        <w:rPr>
          <w:rFonts w:ascii="Corbel" w:eastAsia="MS Gothic" w:hAnsi="Corbel" w:cs="MS Gothic"/>
          <w:b w:val="0"/>
          <w:szCs w:val="24"/>
        </w:rPr>
        <w:t>x</w:t>
      </w:r>
      <w:bookmarkEnd w:id="0"/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646678C" w14:textId="77777777" w:rsidR="00916B66" w:rsidRPr="009C54AE" w:rsidRDefault="00916B66" w:rsidP="00916B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0CC840" w14:textId="77777777"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096B1413" w14:textId="65C5C755" w:rsidR="00E22FBC" w:rsidRPr="00774E4F" w:rsidRDefault="00E22FBC" w:rsidP="13A5F9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3A5F926">
        <w:rPr>
          <w:rFonts w:ascii="Corbel" w:hAnsi="Corbel"/>
          <w:smallCaps w:val="0"/>
        </w:rPr>
        <w:t xml:space="preserve">1.3 </w:t>
      </w:r>
      <w:r>
        <w:tab/>
      </w:r>
      <w:r w:rsidRPr="13A5F926">
        <w:rPr>
          <w:rFonts w:ascii="Corbel" w:hAnsi="Corbel"/>
          <w:smallCaps w:val="0"/>
        </w:rPr>
        <w:t>For</w:t>
      </w:r>
      <w:r w:rsidR="00445970" w:rsidRPr="13A5F926">
        <w:rPr>
          <w:rFonts w:ascii="Corbel" w:hAnsi="Corbel"/>
          <w:smallCaps w:val="0"/>
        </w:rPr>
        <w:t xml:space="preserve">ma zaliczenia przedmiotu </w:t>
      </w:r>
      <w:r w:rsidRPr="13A5F926">
        <w:rPr>
          <w:rFonts w:ascii="Corbel" w:hAnsi="Corbel"/>
          <w:smallCaps w:val="0"/>
        </w:rPr>
        <w:t xml:space="preserve">(z toku) </w:t>
      </w:r>
      <w:r w:rsidRPr="13A5F926">
        <w:rPr>
          <w:rFonts w:ascii="Corbel" w:hAnsi="Corbel"/>
          <w:b w:val="0"/>
          <w:smallCaps w:val="0"/>
        </w:rPr>
        <w:t>(egzamin, zaliczenie z oceną, zaliczenie bez oceny)</w:t>
      </w:r>
    </w:p>
    <w:p w14:paraId="6BEDC1B1" w14:textId="77777777"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C8443" w14:textId="77777777" w:rsidR="0031137F" w:rsidRPr="00774E4F" w:rsidRDefault="00665687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31137F" w:rsidRPr="00774E4F">
        <w:rPr>
          <w:rFonts w:ascii="Corbel" w:hAnsi="Corbel"/>
          <w:b w:val="0"/>
          <w:smallCaps w:val="0"/>
          <w:szCs w:val="24"/>
        </w:rPr>
        <w:t xml:space="preserve">aliczenie </w:t>
      </w:r>
      <w:r>
        <w:rPr>
          <w:rFonts w:ascii="Corbel" w:hAnsi="Corbel"/>
          <w:b w:val="0"/>
          <w:smallCaps w:val="0"/>
          <w:szCs w:val="24"/>
        </w:rPr>
        <w:t>z oceną</w:t>
      </w:r>
    </w:p>
    <w:p w14:paraId="15DAB39E" w14:textId="77777777"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96D7F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14:paraId="0A5A645A" w14:textId="77777777"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14:paraId="4F1ED92D" w14:textId="77777777" w:rsidTr="00745302">
        <w:tc>
          <w:tcPr>
            <w:tcW w:w="9670" w:type="dxa"/>
          </w:tcPr>
          <w:p w14:paraId="48C8818D" w14:textId="77777777" w:rsidR="0085747A" w:rsidRPr="00774E4F" w:rsidRDefault="00BD4E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31137F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D7E7188" w14:textId="77777777"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D6549C" w14:textId="045E221D" w:rsidR="0085747A" w:rsidRPr="00774E4F" w:rsidRDefault="0071620A" w:rsidP="0857231A">
      <w:pPr>
        <w:pStyle w:val="Punktygwne"/>
        <w:spacing w:before="0" w:after="0"/>
        <w:rPr>
          <w:rFonts w:ascii="Corbel" w:hAnsi="Corbel"/>
        </w:rPr>
      </w:pPr>
      <w:r w:rsidRPr="13A5F926">
        <w:rPr>
          <w:rFonts w:ascii="Corbel" w:hAnsi="Corbel"/>
        </w:rPr>
        <w:t>3.</w:t>
      </w:r>
      <w:r w:rsidR="0085747A" w:rsidRPr="13A5F926">
        <w:rPr>
          <w:rFonts w:ascii="Corbel" w:hAnsi="Corbel"/>
        </w:rPr>
        <w:t xml:space="preserve"> </w:t>
      </w:r>
      <w:r w:rsidR="00A84C85" w:rsidRPr="13A5F926">
        <w:rPr>
          <w:rFonts w:ascii="Corbel" w:hAnsi="Corbel"/>
        </w:rPr>
        <w:t>cele, efekty uczenia się</w:t>
      </w:r>
      <w:r w:rsidR="0085747A" w:rsidRPr="13A5F926">
        <w:rPr>
          <w:rFonts w:ascii="Corbel" w:hAnsi="Corbel"/>
        </w:rPr>
        <w:t>, treści Programowe i stosowane metody Dydaktyczne</w:t>
      </w:r>
    </w:p>
    <w:p w14:paraId="0778B539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CD094C" w14:textId="77777777"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14:paraId="20EA8E4A" w14:textId="77777777"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D029C" w:rsidRPr="00774E4F" w14:paraId="228E1FE3" w14:textId="77777777" w:rsidTr="0E24B4A0">
        <w:tc>
          <w:tcPr>
            <w:tcW w:w="851" w:type="dxa"/>
            <w:vAlign w:val="center"/>
          </w:tcPr>
          <w:p w14:paraId="61617304" w14:textId="77777777"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2863AE4" w14:textId="2B64A086"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E24B4A0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686B5C48" w:rsidRPr="0E24B4A0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47A51E35" w:rsidRPr="0E24B4A0">
              <w:rPr>
                <w:rFonts w:ascii="Corbel" w:hAnsi="Corbel"/>
                <w:b w:val="0"/>
                <w:sz w:val="24"/>
                <w:szCs w:val="24"/>
              </w:rPr>
              <w:t xml:space="preserve"> istoty i zakresu kierownictwa organów administracji publicznej</w:t>
            </w:r>
            <w:r w:rsidR="462D143F" w:rsidRPr="0E24B4A0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E24B4A0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0622EB92" w:rsidRPr="0E24B4A0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14:paraId="29D1A1AA" w14:textId="77777777" w:rsidTr="0E24B4A0">
        <w:tc>
          <w:tcPr>
            <w:tcW w:w="851" w:type="dxa"/>
            <w:vAlign w:val="center"/>
          </w:tcPr>
          <w:p w14:paraId="416A0009" w14:textId="77777777"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A90386E" w14:textId="77777777"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14:paraId="3CBA07C2" w14:textId="77777777" w:rsidTr="0E24B4A0">
        <w:tc>
          <w:tcPr>
            <w:tcW w:w="851" w:type="dxa"/>
            <w:vAlign w:val="center"/>
          </w:tcPr>
          <w:p w14:paraId="6A33B818" w14:textId="77777777"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2A598B" w14:textId="77777777"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14:paraId="47C86449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BC10F2" w14:textId="77777777"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14:paraId="62E2F83E" w14:textId="77777777"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774E4F" w14:paraId="7D232833" w14:textId="77777777" w:rsidTr="0E24B4A0">
        <w:tc>
          <w:tcPr>
            <w:tcW w:w="1701" w:type="dxa"/>
            <w:vAlign w:val="center"/>
          </w:tcPr>
          <w:p w14:paraId="385A44C1" w14:textId="77777777" w:rsidR="0085747A" w:rsidRPr="00774E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74E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C7EF8" w14:textId="77777777"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6FEEA6" w14:textId="77777777"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74E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61B6" w:rsidRPr="00774E4F" w14:paraId="42F452CB" w14:textId="77777777" w:rsidTr="0E24B4A0">
        <w:tc>
          <w:tcPr>
            <w:tcW w:w="1701" w:type="dxa"/>
          </w:tcPr>
          <w:p w14:paraId="48CA1AD2" w14:textId="77777777"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0C73D285" w14:textId="77777777" w:rsidR="004C4960" w:rsidRPr="00774E4F" w:rsidRDefault="004C4960" w:rsidP="00E20F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4960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525FDED4" w14:textId="77777777" w:rsidR="00D461B6" w:rsidRPr="00774E4F" w:rsidRDefault="008F273C" w:rsidP="008F27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461B6" w:rsidRPr="00774E4F" w14:paraId="73311D1F" w14:textId="77777777" w:rsidTr="0E24B4A0">
        <w:tc>
          <w:tcPr>
            <w:tcW w:w="1701" w:type="dxa"/>
          </w:tcPr>
          <w:p w14:paraId="3218FF2D" w14:textId="77777777"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04023B7E" w14:textId="77777777" w:rsidR="00D461B6" w:rsidRPr="00774E4F" w:rsidRDefault="00BD4E83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4537A" w:rsidRPr="00E4537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64B0F197" w14:textId="77777777" w:rsidR="00D461B6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740FB" w:rsidRPr="00774E4F" w14:paraId="4C64D08D" w14:textId="77777777" w:rsidTr="0E24B4A0">
        <w:tc>
          <w:tcPr>
            <w:tcW w:w="1701" w:type="dxa"/>
          </w:tcPr>
          <w:p w14:paraId="3E372459" w14:textId="77777777" w:rsidR="001740FB" w:rsidRPr="00774E4F" w:rsidRDefault="001740FB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47A4E5C" w14:textId="77777777" w:rsidR="001740FB" w:rsidRPr="00774E4F" w:rsidRDefault="00BD4E83" w:rsidP="00E453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  <w:r w:rsidR="00E4537A">
              <w:t xml:space="preserve"> </w:t>
            </w:r>
          </w:p>
        </w:tc>
        <w:tc>
          <w:tcPr>
            <w:tcW w:w="1873" w:type="dxa"/>
          </w:tcPr>
          <w:p w14:paraId="431D0C11" w14:textId="77777777" w:rsidR="001740FB" w:rsidRPr="00774E4F" w:rsidRDefault="008F273C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740FB" w:rsidRPr="00774E4F" w14:paraId="3109858D" w14:textId="77777777" w:rsidTr="0E24B4A0">
        <w:tc>
          <w:tcPr>
            <w:tcW w:w="1701" w:type="dxa"/>
          </w:tcPr>
          <w:p w14:paraId="52A18C09" w14:textId="77777777"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A8614CE" w14:textId="77777777" w:rsidR="001740FB" w:rsidRPr="00774E4F" w:rsidRDefault="00BD4E83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92B42" w:rsidRPr="00292B42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24D8ED04" w14:textId="77777777"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740FB" w:rsidRPr="00774E4F" w14:paraId="62E64DB8" w14:textId="77777777" w:rsidTr="0E24B4A0">
        <w:tc>
          <w:tcPr>
            <w:tcW w:w="1701" w:type="dxa"/>
          </w:tcPr>
          <w:p w14:paraId="5555368E" w14:textId="77777777"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411AD89A" w14:textId="77777777" w:rsidR="001740FB" w:rsidRPr="00774E4F" w:rsidRDefault="00154859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 </w:t>
            </w:r>
            <w:r w:rsidR="00BD4E83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154859">
              <w:rPr>
                <w:rFonts w:ascii="Corbel" w:hAnsi="Corbel"/>
                <w:b w:val="0"/>
                <w:smallCaps w:val="0"/>
                <w:szCs w:val="24"/>
              </w:rPr>
              <w:t>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14:paraId="3DF45ED1" w14:textId="77777777"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F273C" w:rsidRPr="00774E4F" w14:paraId="1DD57DCA" w14:textId="77777777" w:rsidTr="0E24B4A0">
        <w:tc>
          <w:tcPr>
            <w:tcW w:w="1701" w:type="dxa"/>
          </w:tcPr>
          <w:p w14:paraId="384064DC" w14:textId="77777777"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96A1DAC" w14:textId="3662B905" w:rsidR="008F273C" w:rsidRPr="00774E4F" w:rsidRDefault="7440439B" w:rsidP="13A5F9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3A5F926">
              <w:rPr>
                <w:rFonts w:ascii="Corbel" w:hAnsi="Corbel"/>
                <w:b w:val="0"/>
                <w:smallCaps w:val="0"/>
              </w:rPr>
              <w:t>Student p</w:t>
            </w:r>
            <w:r w:rsidR="2B4EC552" w:rsidRPr="13A5F926">
              <w:rPr>
                <w:rFonts w:ascii="Corbel" w:hAnsi="Corbel"/>
                <w:b w:val="0"/>
                <w:smallCaps w:val="0"/>
              </w:rPr>
              <w:t>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1701097B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F273C" w:rsidRPr="00774E4F" w14:paraId="7B6D179B" w14:textId="77777777" w:rsidTr="0E24B4A0">
        <w:tc>
          <w:tcPr>
            <w:tcW w:w="1701" w:type="dxa"/>
          </w:tcPr>
          <w:p w14:paraId="22477A83" w14:textId="77777777"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B33BC0C" w14:textId="4FBD39FB" w:rsidR="008F273C" w:rsidRPr="00774E4F" w:rsidRDefault="4B99BC50" w:rsidP="0E24B4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E24B4A0">
              <w:rPr>
                <w:rFonts w:ascii="Corbel" w:hAnsi="Corbel"/>
                <w:b w:val="0"/>
                <w:smallCaps w:val="0"/>
              </w:rPr>
              <w:t>Student p</w:t>
            </w:r>
            <w:r w:rsidR="47ABE19D" w:rsidRPr="0E24B4A0">
              <w:rPr>
                <w:rFonts w:ascii="Corbel" w:hAnsi="Corbel"/>
                <w:b w:val="0"/>
                <w:smallCaps w:val="0"/>
              </w:rPr>
              <w:t>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7AC1E4A2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F273C" w:rsidRPr="00774E4F" w14:paraId="43B60E3F" w14:textId="77777777" w:rsidTr="0E24B4A0">
        <w:tc>
          <w:tcPr>
            <w:tcW w:w="1701" w:type="dxa"/>
          </w:tcPr>
          <w:p w14:paraId="232F7FC9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045F9D7" w14:textId="77777777" w:rsidR="008F273C" w:rsidRPr="00774E4F" w:rsidRDefault="00BD4E83" w:rsidP="009C5E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5E31" w:rsidRPr="009C5E31">
              <w:rPr>
                <w:rFonts w:ascii="Corbel" w:hAnsi="Corbel"/>
                <w:b w:val="0"/>
                <w:smallCaps w:val="0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14:paraId="478E934F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F273C" w:rsidRPr="00774E4F" w14:paraId="1BCDBA9C" w14:textId="77777777" w:rsidTr="0E24B4A0">
        <w:tc>
          <w:tcPr>
            <w:tcW w:w="1701" w:type="dxa"/>
          </w:tcPr>
          <w:p w14:paraId="3A4D6AD7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7089FC8" w14:textId="1FE8D9E5" w:rsidR="008F273C" w:rsidRPr="00774E4F" w:rsidRDefault="7440439B" w:rsidP="13A5F9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A5F926">
              <w:rPr>
                <w:rFonts w:ascii="Corbel" w:hAnsi="Corbel"/>
                <w:b w:val="0"/>
                <w:smallCaps w:val="0"/>
              </w:rPr>
              <w:t>Student p</w:t>
            </w:r>
            <w:r w:rsidR="7B3F81F2" w:rsidRPr="13A5F926">
              <w:rPr>
                <w:rFonts w:ascii="Corbel" w:hAnsi="Corbel"/>
                <w:b w:val="0"/>
                <w:smallCaps w:val="0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Pr="13A5F926">
              <w:rPr>
                <w:rFonts w:ascii="Corbel" w:hAnsi="Corbel"/>
                <w:b w:val="0"/>
                <w:smallCaps w:val="0"/>
              </w:rPr>
              <w:t xml:space="preserve">kierownictwa organów administracji publicznej oraz form </w:t>
            </w:r>
            <w:r w:rsidRPr="13A5F926">
              <w:rPr>
                <w:rFonts w:ascii="Corbel" w:hAnsi="Corbel"/>
                <w:b w:val="0"/>
                <w:smallCaps w:val="0"/>
              </w:rPr>
              <w:lastRenderedPageBreak/>
              <w:t xml:space="preserve">oddziaływań kierowniczych </w:t>
            </w:r>
            <w:r w:rsidR="7B3F81F2" w:rsidRPr="13A5F926">
              <w:rPr>
                <w:rFonts w:ascii="Corbel" w:hAnsi="Corbel"/>
                <w:b w:val="0"/>
                <w:smallCaps w:val="0"/>
              </w:rPr>
              <w:t>z wykorzystaniem ujęć teoretycznych, a także różnych źródeł;</w:t>
            </w:r>
          </w:p>
        </w:tc>
        <w:tc>
          <w:tcPr>
            <w:tcW w:w="1873" w:type="dxa"/>
          </w:tcPr>
          <w:p w14:paraId="30E6A827" w14:textId="77777777" w:rsidR="008F273C" w:rsidRPr="008F273C" w:rsidRDefault="00333FFA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8F273C" w:rsidRPr="00774E4F" w14:paraId="3F66B348" w14:textId="77777777" w:rsidTr="0E24B4A0">
        <w:tc>
          <w:tcPr>
            <w:tcW w:w="1701" w:type="dxa"/>
          </w:tcPr>
          <w:p w14:paraId="3E7CAF5D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0606192" w14:textId="77777777" w:rsidR="008F273C" w:rsidRPr="00774E4F" w:rsidRDefault="00333FFA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33FF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1C8BEF44" w14:textId="77777777" w:rsidR="008F273C" w:rsidRPr="008F273C" w:rsidRDefault="00333FFA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7808" w:rsidRPr="00774E4F" w14:paraId="2AF79E11" w14:textId="77777777" w:rsidTr="0E24B4A0">
        <w:tc>
          <w:tcPr>
            <w:tcW w:w="1701" w:type="dxa"/>
          </w:tcPr>
          <w:p w14:paraId="61F8B81B" w14:textId="77777777" w:rsidR="00787808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1DBBD3AE" w14:textId="77777777" w:rsidR="00787808" w:rsidRDefault="00787808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787808">
              <w:rPr>
                <w:rFonts w:ascii="Corbel" w:hAnsi="Corbel"/>
                <w:b w:val="0"/>
                <w:smallCaps w:val="0"/>
                <w:szCs w:val="24"/>
              </w:rPr>
              <w:t xml:space="preserve"> 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49B474F4" w14:textId="77777777" w:rsidR="00787808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F273C" w:rsidRPr="00774E4F" w14:paraId="4654FABD" w14:textId="77777777" w:rsidTr="0E24B4A0">
        <w:tc>
          <w:tcPr>
            <w:tcW w:w="1701" w:type="dxa"/>
          </w:tcPr>
          <w:p w14:paraId="7877BB74" w14:textId="77777777" w:rsidR="008F273C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245F43B5" w14:textId="77777777" w:rsidR="008F273C" w:rsidRPr="00774E4F" w:rsidRDefault="00BD4E83" w:rsidP="002A2E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E03A33" w:rsidRPr="00E03A3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75B54640" w14:textId="77777777" w:rsidR="008F273C" w:rsidRPr="008F273C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523F74E" w14:textId="77777777"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FD35297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14:paraId="391429DF" w14:textId="77777777"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9720A2" w14:textId="77777777" w:rsidR="00675843" w:rsidRPr="00E25A80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5A8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1CBD1C7" w14:textId="77777777"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14:paraId="3BD6D3EB" w14:textId="77777777" w:rsidTr="000C7AE5">
        <w:tc>
          <w:tcPr>
            <w:tcW w:w="9520" w:type="dxa"/>
          </w:tcPr>
          <w:p w14:paraId="233B7A7D" w14:textId="77777777"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14:paraId="2013A656" w14:textId="77777777" w:rsidTr="000C7AE5">
        <w:tc>
          <w:tcPr>
            <w:tcW w:w="9520" w:type="dxa"/>
          </w:tcPr>
          <w:p w14:paraId="3B8CB54A" w14:textId="77777777"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="00ED029C" w:rsidRPr="00774E4F" w14:paraId="4BB8CCBF" w14:textId="77777777" w:rsidTr="000C7AE5">
        <w:tc>
          <w:tcPr>
            <w:tcW w:w="9520" w:type="dxa"/>
          </w:tcPr>
          <w:p w14:paraId="2CE0EB8A" w14:textId="77777777"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7AE5" w:rsidRPr="00774E4F" w14:paraId="3909F5A5" w14:textId="77777777" w:rsidTr="000C7AE5">
        <w:tc>
          <w:tcPr>
            <w:tcW w:w="9520" w:type="dxa"/>
          </w:tcPr>
          <w:p w14:paraId="0B939D65" w14:textId="359597F3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3E36">
              <w:rPr>
                <w:rFonts w:ascii="Corbel" w:hAnsi="Corbel"/>
                <w:sz w:val="24"/>
                <w:szCs w:val="24"/>
              </w:rPr>
              <w:t>Układy relacji w strukturze administracji publicznej. Kierownictwo a centralizacja.</w:t>
            </w:r>
          </w:p>
        </w:tc>
      </w:tr>
      <w:tr w:rsidR="000C7AE5" w:rsidRPr="00774E4F" w14:paraId="7AF09BD5" w14:textId="77777777" w:rsidTr="000C7AE5">
        <w:tc>
          <w:tcPr>
            <w:tcW w:w="9520" w:type="dxa"/>
          </w:tcPr>
          <w:p w14:paraId="4E219F7F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publicznej.</w:t>
            </w:r>
          </w:p>
        </w:tc>
      </w:tr>
      <w:tr w:rsidR="000C7AE5" w:rsidRPr="00774E4F" w14:paraId="718A3080" w14:textId="77777777" w:rsidTr="000C7AE5">
        <w:tc>
          <w:tcPr>
            <w:tcW w:w="9520" w:type="dxa"/>
          </w:tcPr>
          <w:p w14:paraId="7B972C44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administracji publicznej.</w:t>
            </w:r>
          </w:p>
        </w:tc>
      </w:tr>
      <w:tr w:rsidR="000C7AE5" w:rsidRPr="00774E4F" w14:paraId="34C7D1BB" w14:textId="77777777" w:rsidTr="000C7AE5">
        <w:tc>
          <w:tcPr>
            <w:tcW w:w="9520" w:type="dxa"/>
          </w:tcPr>
          <w:p w14:paraId="5D738BD2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urzędzie.</w:t>
            </w:r>
          </w:p>
        </w:tc>
      </w:tr>
      <w:tr w:rsidR="000C7AE5" w:rsidRPr="00774E4F" w14:paraId="6AEF6BE8" w14:textId="77777777" w:rsidTr="000C7AE5">
        <w:tc>
          <w:tcPr>
            <w:tcW w:w="9520" w:type="dxa"/>
          </w:tcPr>
          <w:p w14:paraId="70C5AF9F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kierowniczych.</w:t>
            </w:r>
          </w:p>
        </w:tc>
      </w:tr>
      <w:tr w:rsidR="000C7AE5" w:rsidRPr="00774E4F" w14:paraId="1E43EC8A" w14:textId="77777777" w:rsidTr="000C7AE5">
        <w:tc>
          <w:tcPr>
            <w:tcW w:w="9520" w:type="dxa"/>
          </w:tcPr>
          <w:p w14:paraId="7E0B9AF0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kierowniczych.</w:t>
            </w:r>
          </w:p>
        </w:tc>
      </w:tr>
      <w:tr w:rsidR="000C7AE5" w:rsidRPr="00774E4F" w14:paraId="69A1DFAA" w14:textId="77777777" w:rsidTr="000C7AE5">
        <w:tc>
          <w:tcPr>
            <w:tcW w:w="9520" w:type="dxa"/>
          </w:tcPr>
          <w:p w14:paraId="2ED62DA5" w14:textId="77777777" w:rsidR="000C7AE5" w:rsidRPr="00774E4F" w:rsidRDefault="000C7AE5" w:rsidP="000C7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organizacyjnych. Polecenie służbowe.</w:t>
            </w:r>
          </w:p>
        </w:tc>
      </w:tr>
    </w:tbl>
    <w:p w14:paraId="020E7CF7" w14:textId="77777777"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DCBB0B" w14:textId="77777777" w:rsidR="0085747A" w:rsidRPr="00774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857231A">
        <w:rPr>
          <w:rFonts w:ascii="Corbel" w:hAnsi="Corbel"/>
          <w:smallCaps w:val="0"/>
        </w:rPr>
        <w:t>3.4 Metody dydaktyczne</w:t>
      </w:r>
      <w:r w:rsidRPr="0857231A">
        <w:rPr>
          <w:rFonts w:ascii="Corbel" w:hAnsi="Corbel"/>
          <w:b w:val="0"/>
          <w:smallCaps w:val="0"/>
        </w:rPr>
        <w:t xml:space="preserve"> </w:t>
      </w:r>
    </w:p>
    <w:p w14:paraId="15DDAD23" w14:textId="3BD5BAA6" w:rsidR="0857231A" w:rsidRDefault="0857231A" w:rsidP="0857231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F004807" w14:textId="675A6CCF" w:rsidR="0085747A" w:rsidRPr="00533E36" w:rsidRDefault="00FC168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857231A">
        <w:rPr>
          <w:rFonts w:ascii="Corbel" w:hAnsi="Corbel"/>
          <w:b w:val="0"/>
          <w:smallCaps w:val="0"/>
        </w:rPr>
        <w:t>prezentacja multimedialna</w:t>
      </w:r>
      <w:r w:rsidR="000C7AE5">
        <w:rPr>
          <w:rFonts w:ascii="Corbel" w:hAnsi="Corbel"/>
          <w:b w:val="0"/>
          <w:smallCaps w:val="0"/>
        </w:rPr>
        <w:t xml:space="preserve"> i metoda projektowa</w:t>
      </w:r>
      <w:r w:rsidR="00C62F83" w:rsidRPr="0857231A">
        <w:rPr>
          <w:rFonts w:ascii="Corbel" w:hAnsi="Corbel"/>
          <w:b w:val="0"/>
          <w:smallCaps w:val="0"/>
        </w:rPr>
        <w:t>,</w:t>
      </w:r>
      <w:r w:rsidR="005B4E8F" w:rsidRPr="0857231A">
        <w:rPr>
          <w:rFonts w:ascii="Corbel" w:hAnsi="Corbel"/>
          <w:b w:val="0"/>
          <w:smallCaps w:val="0"/>
        </w:rPr>
        <w:t xml:space="preserve"> </w:t>
      </w:r>
      <w:r w:rsidR="00C62F83" w:rsidRPr="0857231A">
        <w:rPr>
          <w:rFonts w:ascii="Corbel" w:hAnsi="Corbel"/>
          <w:b w:val="0"/>
          <w:smallCaps w:val="0"/>
        </w:rPr>
        <w:t>dyskusja, analiza przypadków, praca w grupach</w:t>
      </w:r>
      <w:r w:rsidR="000C7AE5">
        <w:rPr>
          <w:rFonts w:ascii="Corbel" w:hAnsi="Corbel"/>
          <w:b w:val="0"/>
          <w:smallCaps w:val="0"/>
        </w:rPr>
        <w:t>,</w:t>
      </w:r>
      <w:r w:rsidR="00533E36">
        <w:rPr>
          <w:rFonts w:ascii="Corbel" w:hAnsi="Corbel"/>
          <w:b w:val="0"/>
          <w:smallCaps w:val="0"/>
        </w:rPr>
        <w:t xml:space="preserve"> </w:t>
      </w:r>
      <w:bookmarkStart w:id="1" w:name="_Hlk176946622"/>
      <w:r w:rsidR="00533E36">
        <w:rPr>
          <w:rFonts w:ascii="Corbel" w:hAnsi="Corbel"/>
          <w:b w:val="0"/>
          <w:smallCaps w:val="0"/>
        </w:rPr>
        <w:t xml:space="preserve">metody </w:t>
      </w:r>
      <w:r w:rsidR="000C7AE5" w:rsidRPr="00533E36">
        <w:rPr>
          <w:rFonts w:ascii="Corbel" w:hAnsi="Corbel"/>
          <w:b w:val="0"/>
          <w:smallCaps w:val="0"/>
          <w:szCs w:val="24"/>
        </w:rPr>
        <w:t>samodzielne</w:t>
      </w:r>
      <w:r w:rsidR="00533E36">
        <w:rPr>
          <w:rFonts w:ascii="Corbel" w:hAnsi="Corbel"/>
          <w:b w:val="0"/>
          <w:smallCaps w:val="0"/>
          <w:szCs w:val="24"/>
        </w:rPr>
        <w:t>go</w:t>
      </w:r>
      <w:r w:rsidR="000C7AE5" w:rsidRPr="00533E36">
        <w:rPr>
          <w:rFonts w:ascii="Corbel" w:hAnsi="Corbel"/>
          <w:b w:val="0"/>
          <w:smallCaps w:val="0"/>
          <w:szCs w:val="24"/>
        </w:rPr>
        <w:t xml:space="preserve"> dochodzeni</w:t>
      </w:r>
      <w:r w:rsidR="00533E36">
        <w:rPr>
          <w:rFonts w:ascii="Corbel" w:hAnsi="Corbel"/>
          <w:b w:val="0"/>
          <w:smallCaps w:val="0"/>
          <w:szCs w:val="24"/>
        </w:rPr>
        <w:t>a</w:t>
      </w:r>
      <w:r w:rsidR="000C7AE5" w:rsidRPr="00533E36">
        <w:rPr>
          <w:rFonts w:ascii="Corbel" w:hAnsi="Corbel"/>
          <w:b w:val="0"/>
          <w:smallCaps w:val="0"/>
          <w:szCs w:val="24"/>
        </w:rPr>
        <w:t xml:space="preserve"> do wiedzy: metoda problemowa, metoda przypadków, metoda sytuacyjna, </w:t>
      </w:r>
    </w:p>
    <w:bookmarkEnd w:id="1"/>
    <w:p w14:paraId="4FA18C53" w14:textId="77777777"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911C7B" w14:textId="77777777"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14:paraId="70FE435E" w14:textId="77777777"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14:paraId="656B5F30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14:paraId="16667EA8" w14:textId="77777777" w:rsidTr="00FB065A">
        <w:tc>
          <w:tcPr>
            <w:tcW w:w="1985" w:type="dxa"/>
            <w:vAlign w:val="center"/>
          </w:tcPr>
          <w:p w14:paraId="632F9FF5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5186CF2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05184BD2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0216AD8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0C92BE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752CC" w:rsidRPr="00774E4F" w14:paraId="0F5CD5B1" w14:textId="77777777" w:rsidTr="00FB065A">
        <w:tc>
          <w:tcPr>
            <w:tcW w:w="1985" w:type="dxa"/>
          </w:tcPr>
          <w:p w14:paraId="7515C1C7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5EB7EBD2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50DED34B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012F59E6" w14:textId="77777777" w:rsidTr="00FB065A">
        <w:tc>
          <w:tcPr>
            <w:tcW w:w="1985" w:type="dxa"/>
          </w:tcPr>
          <w:p w14:paraId="777E9AEC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F0A55B5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5A86D1E6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136EDEC4" w14:textId="77777777" w:rsidTr="00FB065A">
        <w:tc>
          <w:tcPr>
            <w:tcW w:w="1985" w:type="dxa"/>
          </w:tcPr>
          <w:p w14:paraId="10986AE7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49E90D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287E617E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4F5233A5" w14:textId="77777777" w:rsidTr="00FB065A">
        <w:tc>
          <w:tcPr>
            <w:tcW w:w="1985" w:type="dxa"/>
          </w:tcPr>
          <w:p w14:paraId="1F64BD54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6BFF4DD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3D21A8B6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6B9DBE47" w14:textId="77777777" w:rsidTr="00FB065A">
        <w:tc>
          <w:tcPr>
            <w:tcW w:w="1985" w:type="dxa"/>
          </w:tcPr>
          <w:p w14:paraId="1F941F81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1089542F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7F6F4B03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7BC8600F" w14:textId="77777777" w:rsidTr="00FB065A">
        <w:tc>
          <w:tcPr>
            <w:tcW w:w="1985" w:type="dxa"/>
          </w:tcPr>
          <w:p w14:paraId="1D99A44E" w14:textId="77777777" w:rsidR="008752CC" w:rsidRPr="00774E4F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A40F737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1958B946" w14:textId="77777777" w:rsidR="008752CC" w:rsidRDefault="008752CC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3BEE3A79" w14:textId="77777777" w:rsidTr="00FB065A">
        <w:tc>
          <w:tcPr>
            <w:tcW w:w="1985" w:type="dxa"/>
          </w:tcPr>
          <w:p w14:paraId="511A110A" w14:textId="77777777" w:rsidR="008752CC" w:rsidRPr="00774E4F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00C948E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2DAC0951" w14:textId="77777777" w:rsidR="008752CC" w:rsidRDefault="008752CC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03AA45D8" w14:textId="77777777" w:rsidTr="00FB065A">
        <w:tc>
          <w:tcPr>
            <w:tcW w:w="1985" w:type="dxa"/>
          </w:tcPr>
          <w:p w14:paraId="3D4609D3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2F3C3A3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1CA511D8" w14:textId="77777777" w:rsidR="008752CC" w:rsidRDefault="008752CC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06B27638" w14:textId="77777777" w:rsidTr="00FB065A">
        <w:tc>
          <w:tcPr>
            <w:tcW w:w="1985" w:type="dxa"/>
          </w:tcPr>
          <w:p w14:paraId="36460FB0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38D4B0D3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529058FB" w14:textId="77777777" w:rsidR="008752CC" w:rsidRDefault="008752CC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752CC" w:rsidRPr="00774E4F" w14:paraId="52BD2005" w14:textId="77777777" w:rsidTr="00FB065A">
        <w:tc>
          <w:tcPr>
            <w:tcW w:w="1985" w:type="dxa"/>
          </w:tcPr>
          <w:p w14:paraId="076DFE71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21C6DC17" w14:textId="77777777" w:rsidR="008752CC" w:rsidRDefault="008752CC" w:rsidP="008752CC">
            <w:pPr>
              <w:jc w:val="center"/>
            </w:pPr>
            <w:r w:rsidRPr="0004614F">
              <w:t>zaliczenie w formie pisemnej</w:t>
            </w:r>
          </w:p>
        </w:tc>
        <w:tc>
          <w:tcPr>
            <w:tcW w:w="2126" w:type="dxa"/>
          </w:tcPr>
          <w:p w14:paraId="64F62A2E" w14:textId="77777777" w:rsidR="008752CC" w:rsidRDefault="008752CC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DB6881" w:rsidRPr="00774E4F" w14:paraId="27DBD3CB" w14:textId="77777777" w:rsidTr="00FB065A">
        <w:tc>
          <w:tcPr>
            <w:tcW w:w="1985" w:type="dxa"/>
          </w:tcPr>
          <w:p w14:paraId="3C823C94" w14:textId="77777777"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6B5ACEA8" w14:textId="77777777" w:rsidR="00DB6881" w:rsidRPr="00774E4F" w:rsidRDefault="00DB6881" w:rsidP="008752CC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pisemnej</w:t>
            </w:r>
          </w:p>
        </w:tc>
        <w:tc>
          <w:tcPr>
            <w:tcW w:w="2126" w:type="dxa"/>
          </w:tcPr>
          <w:p w14:paraId="15B6FB85" w14:textId="77777777" w:rsidR="00DB6881" w:rsidRDefault="00DB6881" w:rsidP="00DB6881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185CFC" w:rsidRPr="00774E4F" w14:paraId="2BCD1831" w14:textId="77777777" w:rsidTr="00FB065A">
        <w:tc>
          <w:tcPr>
            <w:tcW w:w="1985" w:type="dxa"/>
          </w:tcPr>
          <w:p w14:paraId="3758C83F" w14:textId="77777777" w:rsidR="00185CFC" w:rsidRPr="00CE4A3E" w:rsidRDefault="00185CFC" w:rsidP="00ED2755">
            <w:r>
              <w:t>EK_12</w:t>
            </w:r>
          </w:p>
        </w:tc>
        <w:tc>
          <w:tcPr>
            <w:tcW w:w="5528" w:type="dxa"/>
          </w:tcPr>
          <w:p w14:paraId="6406E6E3" w14:textId="77777777" w:rsidR="00185CFC" w:rsidRPr="00CE4A3E" w:rsidRDefault="00185CFC" w:rsidP="008752CC">
            <w:pPr>
              <w:jc w:val="center"/>
            </w:pPr>
            <w:r w:rsidRPr="00CE4A3E">
              <w:t>zaliczenie w formie pisemnej</w:t>
            </w:r>
          </w:p>
        </w:tc>
        <w:tc>
          <w:tcPr>
            <w:tcW w:w="2126" w:type="dxa"/>
          </w:tcPr>
          <w:p w14:paraId="77D46FAC" w14:textId="77777777" w:rsidR="00185CFC" w:rsidRDefault="00185CFC" w:rsidP="00185CFC">
            <w:pPr>
              <w:jc w:val="center"/>
            </w:pPr>
            <w:r w:rsidRPr="00CE4A3E">
              <w:t>konw.</w:t>
            </w:r>
          </w:p>
        </w:tc>
      </w:tr>
    </w:tbl>
    <w:p w14:paraId="7625C945" w14:textId="77777777"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A7421F" w14:textId="77777777"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14:paraId="05A06207" w14:textId="77777777"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14:paraId="69EA6DF6" w14:textId="77777777" w:rsidTr="13A5F926">
        <w:tc>
          <w:tcPr>
            <w:tcW w:w="9670" w:type="dxa"/>
          </w:tcPr>
          <w:p w14:paraId="390243D2" w14:textId="6198AA06" w:rsidR="00916B66" w:rsidRPr="00D003A1" w:rsidRDefault="00916B66" w:rsidP="00916B66">
            <w:p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3A5F92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74DD53F2" w14:textId="26F0A323" w:rsidR="0085747A" w:rsidRPr="00774E4F" w:rsidRDefault="00916B66" w:rsidP="00916B66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00D003A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6FD06524" w14:textId="77777777" w:rsidR="00747E1C" w:rsidRDefault="00747E1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8C514C9" w14:textId="77777777" w:rsidR="009F4610" w:rsidRPr="00774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BBB1C7E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774E4F" w14:paraId="60EDF44D" w14:textId="77777777" w:rsidTr="0E24B4A0">
        <w:tc>
          <w:tcPr>
            <w:tcW w:w="4962" w:type="dxa"/>
            <w:vAlign w:val="center"/>
          </w:tcPr>
          <w:p w14:paraId="4440CD76" w14:textId="77777777"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51710D8" w14:textId="77777777"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27751" w:rsidRPr="00774E4F" w14:paraId="4DD67701" w14:textId="77777777" w:rsidTr="0E24B4A0">
        <w:tc>
          <w:tcPr>
            <w:tcW w:w="4962" w:type="dxa"/>
          </w:tcPr>
          <w:p w14:paraId="23C212E7" w14:textId="21CC3F5C" w:rsidR="00827751" w:rsidRPr="00774E4F" w:rsidRDefault="4CEB7F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A5F926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675BF518" w14:textId="12C0539D" w:rsidR="00827751" w:rsidRPr="00970F9B" w:rsidRDefault="13C375FE" w:rsidP="00A87111">
            <w:r>
              <w:t>20</w:t>
            </w:r>
          </w:p>
        </w:tc>
      </w:tr>
      <w:tr w:rsidR="00827751" w:rsidRPr="00774E4F" w14:paraId="472DE26B" w14:textId="77777777" w:rsidTr="0E24B4A0">
        <w:tc>
          <w:tcPr>
            <w:tcW w:w="4962" w:type="dxa"/>
          </w:tcPr>
          <w:p w14:paraId="37A040AC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DDE220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389EB8" w14:textId="77777777" w:rsidR="00827751" w:rsidRPr="00970F9B" w:rsidRDefault="00586C6B" w:rsidP="00A87111">
            <w:r>
              <w:t>5</w:t>
            </w:r>
          </w:p>
        </w:tc>
      </w:tr>
      <w:tr w:rsidR="00827751" w:rsidRPr="00774E4F" w14:paraId="03C8457E" w14:textId="77777777" w:rsidTr="0E24B4A0">
        <w:tc>
          <w:tcPr>
            <w:tcW w:w="4962" w:type="dxa"/>
          </w:tcPr>
          <w:p w14:paraId="4653FA2A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B0E830" w14:textId="3CC9F30A" w:rsidR="00827751" w:rsidRPr="00970F9B" w:rsidRDefault="5F51CC74" w:rsidP="0E24B4A0">
            <w:r>
              <w:t>50</w:t>
            </w:r>
          </w:p>
        </w:tc>
      </w:tr>
      <w:tr w:rsidR="00827751" w:rsidRPr="00774E4F" w14:paraId="02D1AEAF" w14:textId="77777777" w:rsidTr="0E24B4A0">
        <w:tc>
          <w:tcPr>
            <w:tcW w:w="4962" w:type="dxa"/>
          </w:tcPr>
          <w:p w14:paraId="351EB443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F63EBC" w14:textId="77777777" w:rsidR="00827751" w:rsidRPr="00970F9B" w:rsidRDefault="00CD1B88" w:rsidP="00A87111">
            <w:r>
              <w:t>75</w:t>
            </w:r>
          </w:p>
        </w:tc>
      </w:tr>
      <w:tr w:rsidR="00827751" w:rsidRPr="00774E4F" w14:paraId="2F05D4C3" w14:textId="77777777" w:rsidTr="0E24B4A0">
        <w:tc>
          <w:tcPr>
            <w:tcW w:w="4962" w:type="dxa"/>
          </w:tcPr>
          <w:p w14:paraId="412710C5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BB1AF5" w14:textId="77777777" w:rsidR="00827751" w:rsidRPr="00970F9B" w:rsidRDefault="00586C6B" w:rsidP="00A87111">
            <w:r>
              <w:t>3</w:t>
            </w:r>
          </w:p>
        </w:tc>
      </w:tr>
    </w:tbl>
    <w:p w14:paraId="0DC019AE" w14:textId="77777777"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A5DDB6" w14:textId="77777777"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375D1D" w14:textId="77777777" w:rsidR="0085747A" w:rsidRPr="00774E4F" w:rsidRDefault="0071620A" w:rsidP="0857231A">
      <w:pPr>
        <w:pStyle w:val="Punktygwne"/>
        <w:spacing w:before="0" w:after="0"/>
        <w:rPr>
          <w:rFonts w:ascii="Corbel" w:hAnsi="Corbel"/>
          <w:smallCaps w:val="0"/>
        </w:rPr>
      </w:pPr>
      <w:r w:rsidRPr="0857231A">
        <w:rPr>
          <w:rFonts w:ascii="Corbel" w:hAnsi="Corbel"/>
          <w:smallCaps w:val="0"/>
        </w:rPr>
        <w:t xml:space="preserve">6. </w:t>
      </w:r>
      <w:r w:rsidR="0085747A" w:rsidRPr="0857231A">
        <w:rPr>
          <w:rFonts w:ascii="Corbel" w:hAnsi="Corbel"/>
          <w:smallCaps w:val="0"/>
        </w:rPr>
        <w:t>PRAKTYKI ZAWODOWE W RAMACH PRZEDMIOTU</w:t>
      </w:r>
      <w:r w:rsidRPr="0857231A">
        <w:rPr>
          <w:rFonts w:ascii="Corbel" w:hAnsi="Corbel"/>
          <w:smallCaps w:val="0"/>
        </w:rPr>
        <w:t xml:space="preserve"> </w:t>
      </w:r>
    </w:p>
    <w:p w14:paraId="09FC251D" w14:textId="77777777"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14:paraId="41A6A56B" w14:textId="77777777" w:rsidTr="00747E1C">
        <w:trPr>
          <w:trHeight w:val="397"/>
        </w:trPr>
        <w:tc>
          <w:tcPr>
            <w:tcW w:w="3544" w:type="dxa"/>
          </w:tcPr>
          <w:p w14:paraId="29287B84" w14:textId="77777777"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117305A" w14:textId="77777777"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14:paraId="46B2AAA7" w14:textId="77777777" w:rsidTr="00747E1C">
        <w:trPr>
          <w:trHeight w:val="397"/>
        </w:trPr>
        <w:tc>
          <w:tcPr>
            <w:tcW w:w="3544" w:type="dxa"/>
          </w:tcPr>
          <w:p w14:paraId="3124C09B" w14:textId="77777777"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FDBFC4" w14:textId="77777777"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F49AA73" w14:textId="77777777"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1CD930" w14:textId="16C2B510" w:rsidR="0085747A" w:rsidRPr="00774E4F" w:rsidRDefault="002201E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74E4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="00675843" w:rsidRPr="00774E4F">
        <w:rPr>
          <w:rFonts w:ascii="Corbel" w:hAnsi="Corbel"/>
          <w:smallCaps w:val="0"/>
          <w:szCs w:val="24"/>
        </w:rPr>
        <w:t xml:space="preserve"> </w:t>
      </w:r>
    </w:p>
    <w:p w14:paraId="65C4F75A" w14:textId="77777777"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14:paraId="3A2F1750" w14:textId="77777777" w:rsidTr="0E24B4A0">
        <w:trPr>
          <w:trHeight w:val="397"/>
        </w:trPr>
        <w:tc>
          <w:tcPr>
            <w:tcW w:w="7513" w:type="dxa"/>
          </w:tcPr>
          <w:p w14:paraId="50522DA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BAD75F1" w14:textId="77777777" w:rsidR="00747E1C" w:rsidRPr="00747E1C" w:rsidRDefault="00747E1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F45A5F8" w14:textId="6F914A28" w:rsidR="00C62EFC" w:rsidRDefault="00FD1CCF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  <w:p w14:paraId="48929370" w14:textId="6CAD4D3F" w:rsidR="003E344D" w:rsidRPr="00747E1C" w:rsidRDefault="003E344D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Szyrski, </w:t>
            </w:r>
            <w:r w:rsidRPr="003E344D">
              <w:rPr>
                <w:rFonts w:ascii="Corbel" w:hAnsi="Corbel"/>
                <w:b w:val="0"/>
                <w:smallCaps w:val="0"/>
                <w:szCs w:val="24"/>
              </w:rPr>
              <w:t xml:space="preserve">Kierownictwo w samorządzie terytorialnym. Analiza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administracyjno</w:t>
            </w:r>
            <w:r w:rsidRPr="003E344D">
              <w:rPr>
                <w:rFonts w:ascii="Corbel" w:hAnsi="Corbel"/>
                <w:b w:val="0"/>
                <w:smallCaps w:val="0"/>
                <w:szCs w:val="24"/>
              </w:rPr>
              <w:t>prawna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Uniwersytet Kardynała Stefana </w:t>
            </w:r>
            <w:r w:rsidR="009D508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yszyńskiego, Warszawa, 2015</w:t>
            </w:r>
          </w:p>
        </w:tc>
      </w:tr>
      <w:tr w:rsidR="00ED029C" w:rsidRPr="00774E4F" w14:paraId="1D952AF2" w14:textId="77777777" w:rsidTr="0E24B4A0">
        <w:trPr>
          <w:trHeight w:val="397"/>
        </w:trPr>
        <w:tc>
          <w:tcPr>
            <w:tcW w:w="7513" w:type="dxa"/>
          </w:tcPr>
          <w:p w14:paraId="3B9E39EB" w14:textId="77777777" w:rsidR="00FD1CCF" w:rsidRDefault="0085747A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020CEC1" w14:textId="77777777" w:rsidR="00747E1C" w:rsidRPr="00747E1C" w:rsidRDefault="00747E1C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5A8888C" w14:textId="77777777"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14:paraId="6D8B32CE" w14:textId="77777777"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14:paraId="102901C6" w14:textId="461255CA" w:rsidR="007044B9" w:rsidRPr="00990FED" w:rsidRDefault="311767EE" w:rsidP="0E24B4A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E24B4A0">
              <w:rPr>
                <w:rFonts w:ascii="Corbel" w:hAnsi="Corbel"/>
                <w:b w:val="0"/>
                <w:smallCaps w:val="0"/>
              </w:rPr>
              <w:t>B. Dolnicki</w:t>
            </w:r>
            <w:r w:rsidRPr="0E24B4A0">
              <w:rPr>
                <w:rFonts w:ascii="Corbel" w:hAnsi="Corbel"/>
                <w:b w:val="0"/>
                <w:i/>
                <w:iCs/>
                <w:smallCaps w:val="0"/>
              </w:rPr>
              <w:t xml:space="preserve">, Ewolucja nadzoru nad samorządem terytorialnym </w:t>
            </w:r>
            <w:r w:rsidRPr="0E24B4A0">
              <w:rPr>
                <w:rFonts w:ascii="Corbel" w:hAnsi="Corbel"/>
                <w:b w:val="0"/>
                <w:smallCaps w:val="0"/>
              </w:rPr>
              <w:t>w: Samorząd Terytorialny2015, nr 3 s. 60-74</w:t>
            </w:r>
          </w:p>
          <w:p w14:paraId="1035C301" w14:textId="77777777"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14:paraId="7986A812" w14:textId="5C64C0E2" w:rsidR="007044B9" w:rsidRDefault="2B22E67A" w:rsidP="13A5F92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A5F926">
              <w:rPr>
                <w:rFonts w:ascii="Corbel" w:hAnsi="Corbel"/>
                <w:b w:val="0"/>
                <w:smallCaps w:val="0"/>
              </w:rPr>
              <w:t>M. Kasiński</w:t>
            </w:r>
            <w:r w:rsidRPr="13A5F926">
              <w:rPr>
                <w:rFonts w:ascii="Corbel" w:hAnsi="Corbel"/>
                <w:b w:val="0"/>
                <w:i/>
                <w:iCs/>
                <w:smallCaps w:val="0"/>
              </w:rPr>
              <w:t>, Lojalność urzędnika w świetle prawa i etyki</w:t>
            </w:r>
            <w:r w:rsidRPr="13A5F926">
              <w:rPr>
                <w:rFonts w:ascii="Corbel" w:hAnsi="Corbel"/>
                <w:b w:val="0"/>
                <w:smallCaps w:val="0"/>
              </w:rPr>
              <w:t xml:space="preserve"> w:</w:t>
            </w:r>
            <w:r w:rsidR="023EBF59" w:rsidRPr="13A5F926">
              <w:rPr>
                <w:rFonts w:ascii="Corbel" w:hAnsi="Corbel"/>
                <w:b w:val="0"/>
                <w:smallCaps w:val="0"/>
              </w:rPr>
              <w:t xml:space="preserve"> „Annales. E</w:t>
            </w:r>
            <w:r w:rsidRPr="13A5F926">
              <w:rPr>
                <w:rFonts w:ascii="Corbel" w:hAnsi="Corbel"/>
                <w:b w:val="0"/>
                <w:smallCaps w:val="0"/>
              </w:rPr>
              <w:t>tyka w życiu gospodarczym” 2010, vol. 13, nr 1, s. 139-146.</w:t>
            </w:r>
          </w:p>
          <w:p w14:paraId="3DEAA8E9" w14:textId="77777777" w:rsidR="007044B9" w:rsidRPr="007044B9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Iuridica Lublinensia, 2010, nr  14, s.111-124</w:t>
            </w:r>
          </w:p>
          <w:p w14:paraId="6E5EBB8C" w14:textId="77777777"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Miruć,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14:paraId="434DDFF2" w14:textId="7FAB68E4" w:rsidR="005B4E8F" w:rsidRPr="00990FED" w:rsidRDefault="2B22E67A" w:rsidP="13A5F92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A5F926">
              <w:rPr>
                <w:rFonts w:ascii="Corbel" w:hAnsi="Corbel"/>
                <w:b w:val="0"/>
                <w:smallCaps w:val="0"/>
              </w:rPr>
              <w:t xml:space="preserve">J.  Łętowski, </w:t>
            </w:r>
            <w:r w:rsidRPr="13A5F926">
              <w:rPr>
                <w:rFonts w:ascii="Corbel" w:hAnsi="Corbel"/>
                <w:b w:val="0"/>
                <w:i/>
                <w:iCs/>
                <w:smallCaps w:val="0"/>
              </w:rPr>
              <w:t xml:space="preserve">Polecenie służbowe w administracji, </w:t>
            </w:r>
            <w:r w:rsidRPr="13A5F926">
              <w:rPr>
                <w:rFonts w:ascii="Corbel" w:hAnsi="Corbel"/>
                <w:b w:val="0"/>
                <w:smallCaps w:val="0"/>
              </w:rPr>
              <w:t>Wydaw. Prawnicze, Warszawa 1972</w:t>
            </w:r>
          </w:p>
        </w:tc>
      </w:tr>
    </w:tbl>
    <w:p w14:paraId="7E9D4C31" w14:textId="77777777" w:rsidR="0085747A" w:rsidRPr="00774E4F" w:rsidRDefault="0085747A" w:rsidP="00747E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10289" w14:textId="77777777"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747E1C">
      <w:pgSz w:w="11906" w:h="16838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ABE4" w14:textId="77777777" w:rsidR="00646F97" w:rsidRDefault="00646F97" w:rsidP="00C16ABF">
      <w:pPr>
        <w:spacing w:after="0" w:line="240" w:lineRule="auto"/>
      </w:pPr>
      <w:r>
        <w:separator/>
      </w:r>
    </w:p>
  </w:endnote>
  <w:endnote w:type="continuationSeparator" w:id="0">
    <w:p w14:paraId="4308248B" w14:textId="77777777" w:rsidR="00646F97" w:rsidRDefault="00646F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0BF4" w14:textId="77777777" w:rsidR="00646F97" w:rsidRDefault="00646F97" w:rsidP="00C16ABF">
      <w:pPr>
        <w:spacing w:after="0" w:line="240" w:lineRule="auto"/>
      </w:pPr>
      <w:r>
        <w:separator/>
      </w:r>
    </w:p>
  </w:footnote>
  <w:footnote w:type="continuationSeparator" w:id="0">
    <w:p w14:paraId="3B17B419" w14:textId="77777777" w:rsidR="00646F97" w:rsidRDefault="00646F97" w:rsidP="00C16ABF">
      <w:pPr>
        <w:spacing w:after="0" w:line="240" w:lineRule="auto"/>
      </w:pPr>
      <w:r>
        <w:continuationSeparator/>
      </w:r>
    </w:p>
  </w:footnote>
  <w:footnote w:id="1">
    <w:p w14:paraId="5B5402B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7370">
    <w:abstractNumId w:val="1"/>
  </w:num>
  <w:num w:numId="2" w16cid:durableId="1789198690">
    <w:abstractNumId w:val="2"/>
  </w:num>
  <w:num w:numId="3" w16cid:durableId="1115949645">
    <w:abstractNumId w:val="3"/>
  </w:num>
  <w:num w:numId="4" w16cid:durableId="12542463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07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3C4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C7AE5"/>
    <w:rsid w:val="000D04B0"/>
    <w:rsid w:val="000D1EF0"/>
    <w:rsid w:val="000D41BA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54859"/>
    <w:rsid w:val="001640A7"/>
    <w:rsid w:val="00164FA7"/>
    <w:rsid w:val="00166A03"/>
    <w:rsid w:val="001718A7"/>
    <w:rsid w:val="001737CF"/>
    <w:rsid w:val="001740FB"/>
    <w:rsid w:val="00176083"/>
    <w:rsid w:val="00185CFC"/>
    <w:rsid w:val="00192F37"/>
    <w:rsid w:val="001A70D2"/>
    <w:rsid w:val="001D1401"/>
    <w:rsid w:val="001D4232"/>
    <w:rsid w:val="001D657B"/>
    <w:rsid w:val="001D7B54"/>
    <w:rsid w:val="001E0209"/>
    <w:rsid w:val="001F24A5"/>
    <w:rsid w:val="001F2CA2"/>
    <w:rsid w:val="00206498"/>
    <w:rsid w:val="002144C0"/>
    <w:rsid w:val="002201E3"/>
    <w:rsid w:val="0022220E"/>
    <w:rsid w:val="0022477D"/>
    <w:rsid w:val="002278A9"/>
    <w:rsid w:val="002336F9"/>
    <w:rsid w:val="0024028F"/>
    <w:rsid w:val="00243B4F"/>
    <w:rsid w:val="00244ABC"/>
    <w:rsid w:val="00281FF2"/>
    <w:rsid w:val="002857DE"/>
    <w:rsid w:val="00291567"/>
    <w:rsid w:val="00292B42"/>
    <w:rsid w:val="00295D0D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2E77"/>
    <w:rsid w:val="002F4ABE"/>
    <w:rsid w:val="003018BA"/>
    <w:rsid w:val="0030395F"/>
    <w:rsid w:val="00305C92"/>
    <w:rsid w:val="0031137F"/>
    <w:rsid w:val="0031264C"/>
    <w:rsid w:val="003151C5"/>
    <w:rsid w:val="00321F47"/>
    <w:rsid w:val="00332511"/>
    <w:rsid w:val="00333FFA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8048A"/>
    <w:rsid w:val="003A0A5B"/>
    <w:rsid w:val="003A1176"/>
    <w:rsid w:val="003B013B"/>
    <w:rsid w:val="003C0BAE"/>
    <w:rsid w:val="003D18A9"/>
    <w:rsid w:val="003D2D06"/>
    <w:rsid w:val="003D6CE2"/>
    <w:rsid w:val="003E1941"/>
    <w:rsid w:val="003E2FE6"/>
    <w:rsid w:val="003E344D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55A1C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C4960"/>
    <w:rsid w:val="004D5282"/>
    <w:rsid w:val="004D6C76"/>
    <w:rsid w:val="004F1551"/>
    <w:rsid w:val="004F55A3"/>
    <w:rsid w:val="0050496F"/>
    <w:rsid w:val="00513B6F"/>
    <w:rsid w:val="00517C63"/>
    <w:rsid w:val="005257DF"/>
    <w:rsid w:val="00533E36"/>
    <w:rsid w:val="005363C4"/>
    <w:rsid w:val="00536BDE"/>
    <w:rsid w:val="00543ACC"/>
    <w:rsid w:val="0056696D"/>
    <w:rsid w:val="0057528F"/>
    <w:rsid w:val="00577D9D"/>
    <w:rsid w:val="00586C6B"/>
    <w:rsid w:val="0059484D"/>
    <w:rsid w:val="005A0855"/>
    <w:rsid w:val="005A319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344DA"/>
    <w:rsid w:val="00646F97"/>
    <w:rsid w:val="00647FA8"/>
    <w:rsid w:val="00650C5F"/>
    <w:rsid w:val="00654934"/>
    <w:rsid w:val="0065661F"/>
    <w:rsid w:val="0066006C"/>
    <w:rsid w:val="006620D9"/>
    <w:rsid w:val="00665687"/>
    <w:rsid w:val="00671958"/>
    <w:rsid w:val="00675843"/>
    <w:rsid w:val="00687C37"/>
    <w:rsid w:val="00696477"/>
    <w:rsid w:val="006D050F"/>
    <w:rsid w:val="006D6139"/>
    <w:rsid w:val="006E5D65"/>
    <w:rsid w:val="006E74ED"/>
    <w:rsid w:val="006F1282"/>
    <w:rsid w:val="006F1FBC"/>
    <w:rsid w:val="006F31E2"/>
    <w:rsid w:val="007044B9"/>
    <w:rsid w:val="00706544"/>
    <w:rsid w:val="007072BA"/>
    <w:rsid w:val="00713C52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54745"/>
    <w:rsid w:val="00763BF1"/>
    <w:rsid w:val="00766FD4"/>
    <w:rsid w:val="00774E4F"/>
    <w:rsid w:val="007805D1"/>
    <w:rsid w:val="0078168C"/>
    <w:rsid w:val="00787808"/>
    <w:rsid w:val="00787C2A"/>
    <w:rsid w:val="00790E27"/>
    <w:rsid w:val="007A4022"/>
    <w:rsid w:val="007A6E6E"/>
    <w:rsid w:val="007C3299"/>
    <w:rsid w:val="007C3615"/>
    <w:rsid w:val="007C3BCC"/>
    <w:rsid w:val="007C4546"/>
    <w:rsid w:val="007D1445"/>
    <w:rsid w:val="007D5D88"/>
    <w:rsid w:val="007D6E56"/>
    <w:rsid w:val="007F4155"/>
    <w:rsid w:val="00810133"/>
    <w:rsid w:val="0081554D"/>
    <w:rsid w:val="0081707E"/>
    <w:rsid w:val="00827751"/>
    <w:rsid w:val="00836EB7"/>
    <w:rsid w:val="008375A9"/>
    <w:rsid w:val="00841A4E"/>
    <w:rsid w:val="008449B3"/>
    <w:rsid w:val="0085747A"/>
    <w:rsid w:val="008752CC"/>
    <w:rsid w:val="0088291D"/>
    <w:rsid w:val="00884922"/>
    <w:rsid w:val="00885F64"/>
    <w:rsid w:val="008917F9"/>
    <w:rsid w:val="00893B47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16188"/>
    <w:rsid w:val="00916B66"/>
    <w:rsid w:val="00923D7D"/>
    <w:rsid w:val="00940442"/>
    <w:rsid w:val="009508DF"/>
    <w:rsid w:val="00950C53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D3D"/>
    <w:rsid w:val="009C3E31"/>
    <w:rsid w:val="009C54AE"/>
    <w:rsid w:val="009C5E31"/>
    <w:rsid w:val="009C788E"/>
    <w:rsid w:val="009D508C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3BF6"/>
    <w:rsid w:val="00A53FA5"/>
    <w:rsid w:val="00A54817"/>
    <w:rsid w:val="00A601C8"/>
    <w:rsid w:val="00A60799"/>
    <w:rsid w:val="00A7569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001F"/>
    <w:rsid w:val="00B3130B"/>
    <w:rsid w:val="00B40ADB"/>
    <w:rsid w:val="00B43B77"/>
    <w:rsid w:val="00B43E80"/>
    <w:rsid w:val="00B607DB"/>
    <w:rsid w:val="00B626D9"/>
    <w:rsid w:val="00B66529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4E83"/>
    <w:rsid w:val="00BD66E9"/>
    <w:rsid w:val="00BD6B8C"/>
    <w:rsid w:val="00BD6FF4"/>
    <w:rsid w:val="00BF2C41"/>
    <w:rsid w:val="00BF7EB0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1526"/>
    <w:rsid w:val="00C94B98"/>
    <w:rsid w:val="00CA2B96"/>
    <w:rsid w:val="00CA5089"/>
    <w:rsid w:val="00CC3393"/>
    <w:rsid w:val="00CD1B88"/>
    <w:rsid w:val="00CD6897"/>
    <w:rsid w:val="00CE5BAC"/>
    <w:rsid w:val="00CF25BE"/>
    <w:rsid w:val="00CF78ED"/>
    <w:rsid w:val="00D003A1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74119"/>
    <w:rsid w:val="00D8075B"/>
    <w:rsid w:val="00D8678B"/>
    <w:rsid w:val="00DA2114"/>
    <w:rsid w:val="00DA23D5"/>
    <w:rsid w:val="00DB580D"/>
    <w:rsid w:val="00DB6881"/>
    <w:rsid w:val="00DE09C0"/>
    <w:rsid w:val="00DE0AD6"/>
    <w:rsid w:val="00DE4A14"/>
    <w:rsid w:val="00DF10BA"/>
    <w:rsid w:val="00DF320D"/>
    <w:rsid w:val="00DF71C8"/>
    <w:rsid w:val="00E03A33"/>
    <w:rsid w:val="00E118CD"/>
    <w:rsid w:val="00E129B8"/>
    <w:rsid w:val="00E16B38"/>
    <w:rsid w:val="00E20F7F"/>
    <w:rsid w:val="00E21E7D"/>
    <w:rsid w:val="00E22FBC"/>
    <w:rsid w:val="00E24BF5"/>
    <w:rsid w:val="00E25338"/>
    <w:rsid w:val="00E25A80"/>
    <w:rsid w:val="00E4537A"/>
    <w:rsid w:val="00E51E44"/>
    <w:rsid w:val="00E6020D"/>
    <w:rsid w:val="00E63348"/>
    <w:rsid w:val="00E63680"/>
    <w:rsid w:val="00E77E88"/>
    <w:rsid w:val="00E8107D"/>
    <w:rsid w:val="00E960BB"/>
    <w:rsid w:val="00EA2074"/>
    <w:rsid w:val="00EA4832"/>
    <w:rsid w:val="00EA4E9D"/>
    <w:rsid w:val="00EB01D9"/>
    <w:rsid w:val="00EC4899"/>
    <w:rsid w:val="00ED029C"/>
    <w:rsid w:val="00ED03AB"/>
    <w:rsid w:val="00ED32D2"/>
    <w:rsid w:val="00ED46B0"/>
    <w:rsid w:val="00EE32DE"/>
    <w:rsid w:val="00EE41F5"/>
    <w:rsid w:val="00EE5457"/>
    <w:rsid w:val="00EE6A05"/>
    <w:rsid w:val="00F025D9"/>
    <w:rsid w:val="00F070AB"/>
    <w:rsid w:val="00F17567"/>
    <w:rsid w:val="00F27A7B"/>
    <w:rsid w:val="00F526AF"/>
    <w:rsid w:val="00F617C3"/>
    <w:rsid w:val="00F63216"/>
    <w:rsid w:val="00F7066B"/>
    <w:rsid w:val="00F83B28"/>
    <w:rsid w:val="00F87802"/>
    <w:rsid w:val="00FA46E5"/>
    <w:rsid w:val="00FB11ED"/>
    <w:rsid w:val="00FB7DBA"/>
    <w:rsid w:val="00FC1688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  <w:rsid w:val="018BEB85"/>
    <w:rsid w:val="023EBF59"/>
    <w:rsid w:val="0286408D"/>
    <w:rsid w:val="02D1B82A"/>
    <w:rsid w:val="0622EB92"/>
    <w:rsid w:val="0843D904"/>
    <w:rsid w:val="0857231A"/>
    <w:rsid w:val="0E24B4A0"/>
    <w:rsid w:val="13A5F926"/>
    <w:rsid w:val="13C375FE"/>
    <w:rsid w:val="186ED49D"/>
    <w:rsid w:val="205C4409"/>
    <w:rsid w:val="256E5EE4"/>
    <w:rsid w:val="28779DB1"/>
    <w:rsid w:val="2B22E67A"/>
    <w:rsid w:val="2B4EC552"/>
    <w:rsid w:val="311767EE"/>
    <w:rsid w:val="44963820"/>
    <w:rsid w:val="462D143F"/>
    <w:rsid w:val="47A51E35"/>
    <w:rsid w:val="47ABE19D"/>
    <w:rsid w:val="4A0641F5"/>
    <w:rsid w:val="4B99BC50"/>
    <w:rsid w:val="4BBA6496"/>
    <w:rsid w:val="4CEB7F5E"/>
    <w:rsid w:val="4F266CFB"/>
    <w:rsid w:val="52A22650"/>
    <w:rsid w:val="53CD02D8"/>
    <w:rsid w:val="55BECA34"/>
    <w:rsid w:val="5F51CC74"/>
    <w:rsid w:val="686B5C48"/>
    <w:rsid w:val="6EF50AA5"/>
    <w:rsid w:val="6FA38383"/>
    <w:rsid w:val="7440439B"/>
    <w:rsid w:val="7B29FE29"/>
    <w:rsid w:val="7B3F81F2"/>
    <w:rsid w:val="7D8703A0"/>
    <w:rsid w:val="7E81C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8A57"/>
  <w15:docId w15:val="{C4DB51F0-AF25-4798-9802-F7D908B03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4ABD-0C56-4959-A2F6-F5AC41D8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1307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13</cp:revision>
  <cp:lastPrinted>2019-02-06T12:12:00Z</cp:lastPrinted>
  <dcterms:created xsi:type="dcterms:W3CDTF">2023-09-11T11:05:00Z</dcterms:created>
  <dcterms:modified xsi:type="dcterms:W3CDTF">2025-01-31T15:41:00Z</dcterms:modified>
</cp:coreProperties>
</file>